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8882A7E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4A2DF9">
        <w:rPr>
          <w:lang w:val="en-GB"/>
        </w:rPr>
        <w:t xml:space="preserve"> 22-G010-25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  <w:shd w:val="clear" w:color="auto" w:fill="auto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  <w:shd w:val="clear" w:color="auto" w:fill="auto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3256200" w14:textId="71EAF1EF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26/09/2025</w:t>
            </w:r>
          </w:p>
        </w:tc>
      </w:tr>
      <w:tr w:rsidR="00F17236" w:rsidRPr="00A83773" w14:paraId="45B2B4FE" w14:textId="77777777" w:rsidTr="00E33E48">
        <w:tc>
          <w:tcPr>
            <w:tcW w:w="4673" w:type="dxa"/>
            <w:shd w:val="clear" w:color="auto" w:fill="auto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D0937E8" w14:textId="1357804C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08/10</w:t>
            </w:r>
            <w:r w:rsidR="00F17236">
              <w:rPr>
                <w:rFonts w:ascii="Calibri" w:hAnsi="Calibri"/>
                <w:szCs w:val="20"/>
              </w:rPr>
              <w:t xml:space="preserve">/25 </w:t>
            </w:r>
          </w:p>
        </w:tc>
      </w:tr>
      <w:tr w:rsidR="00F17236" w:rsidRPr="00A83773" w14:paraId="1FDA9F26" w14:textId="77777777" w:rsidTr="00E33E48">
        <w:tc>
          <w:tcPr>
            <w:tcW w:w="4673" w:type="dxa"/>
            <w:shd w:val="clear" w:color="auto" w:fill="auto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DBBFCB6" w14:textId="3C925383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15/10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F7EAED" w14:textId="1036A440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21/10</w:t>
            </w:r>
            <w:r w:rsidR="00F17236">
              <w:rPr>
                <w:rFonts w:ascii="Calibri" w:hAnsi="Calibri"/>
                <w:szCs w:val="20"/>
              </w:rPr>
              <w:t>/25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  <w:shd w:val="clear" w:color="auto" w:fill="auto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8FC177" w14:textId="67DBD58C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23/10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7AFFF1F4" w14:textId="77777777" w:rsidTr="00E33E48">
        <w:tc>
          <w:tcPr>
            <w:tcW w:w="4673" w:type="dxa"/>
            <w:shd w:val="clear" w:color="auto" w:fill="auto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A91809E" w14:textId="25A9FDA3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27/10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4E81A97C" w14:textId="77777777" w:rsidTr="00E33E48">
        <w:tc>
          <w:tcPr>
            <w:tcW w:w="4673" w:type="dxa"/>
            <w:shd w:val="clear" w:color="auto" w:fill="auto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D78CDF2" w14:textId="54872B9A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10/10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28C6ABB8" w14:textId="77777777" w:rsidTr="00E33E48">
        <w:tc>
          <w:tcPr>
            <w:tcW w:w="4673" w:type="dxa"/>
            <w:shd w:val="clear" w:color="auto" w:fill="auto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05BB1F5" w14:textId="1A69B3ED" w:rsidR="00F17236" w:rsidRPr="00A83773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12/10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33618" w14:paraId="029E8230" w14:textId="77777777" w:rsidTr="00E33E48">
        <w:tc>
          <w:tcPr>
            <w:tcW w:w="4673" w:type="dxa"/>
            <w:shd w:val="clear" w:color="auto" w:fill="auto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9FAB92B" w14:textId="730BC7E4" w:rsidR="00F17236" w:rsidRPr="00532E97" w:rsidRDefault="004A2DF9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14/10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1E8C3" w14:textId="77777777" w:rsidR="00BB1B71" w:rsidRDefault="00BB1B71">
      <w:r>
        <w:separator/>
      </w:r>
    </w:p>
  </w:endnote>
  <w:endnote w:type="continuationSeparator" w:id="0">
    <w:p w14:paraId="4C9959C9" w14:textId="77777777" w:rsidR="00BB1B71" w:rsidRDefault="00BB1B71">
      <w:r>
        <w:continuationSeparator/>
      </w:r>
    </w:p>
  </w:endnote>
  <w:endnote w:type="continuationNotice" w:id="1">
    <w:p w14:paraId="1BAA6EA0" w14:textId="77777777" w:rsidR="00BB1B71" w:rsidRDefault="00BB1B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4B9579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A2DF9">
      <w:rPr>
        <w:noProof/>
      </w:rPr>
      <w:t>2025-09-25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02288" w14:textId="77777777" w:rsidR="00BB1B71" w:rsidRDefault="00BB1B71">
      <w:r>
        <w:separator/>
      </w:r>
    </w:p>
  </w:footnote>
  <w:footnote w:type="continuationSeparator" w:id="0">
    <w:p w14:paraId="73555335" w14:textId="77777777" w:rsidR="00BB1B71" w:rsidRDefault="00BB1B71">
      <w:r>
        <w:continuationSeparator/>
      </w:r>
    </w:p>
  </w:footnote>
  <w:footnote w:type="continuationNotice" w:id="1">
    <w:p w14:paraId="0729ADCE" w14:textId="77777777" w:rsidR="00BB1B71" w:rsidRDefault="00BB1B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DF9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1B71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7</cp:revision>
  <cp:lastPrinted>2013-10-18T08:32:00Z</cp:lastPrinted>
  <dcterms:created xsi:type="dcterms:W3CDTF">2020-07-06T12:32:00Z</dcterms:created>
  <dcterms:modified xsi:type="dcterms:W3CDTF">2025-09-25T03:11:00Z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